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516F" w14:textId="7FFB0C69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F7078D">
        <w:rPr>
          <w:bCs/>
          <w:i w:val="0"/>
          <w:sz w:val="22"/>
          <w:szCs w:val="22"/>
        </w:rPr>
        <w:t>5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14:paraId="28E8C892" w14:textId="77777777"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5635A31" w14:textId="587EA28C"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>Znak Sprawy:</w:t>
      </w:r>
      <w:r w:rsidR="00661B2C">
        <w:rPr>
          <w:sz w:val="22"/>
          <w:szCs w:val="22"/>
        </w:rPr>
        <w:t xml:space="preserve"> 6</w:t>
      </w:r>
      <w:r w:rsidR="0061379D">
        <w:rPr>
          <w:sz w:val="22"/>
          <w:szCs w:val="22"/>
        </w:rPr>
        <w:t>/ZP/202</w:t>
      </w:r>
      <w:r w:rsidR="00661B2C">
        <w:rPr>
          <w:sz w:val="22"/>
          <w:szCs w:val="22"/>
        </w:rPr>
        <w:t>5</w:t>
      </w:r>
    </w:p>
    <w:p w14:paraId="4F87B269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23D45138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33C9A7A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66FEF895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14:paraId="5E936A28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585C6E4D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6D005DC8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421AAB61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142D8D78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506CF" w:rsidRPr="00110593" w14:paraId="7153CB4C" w14:textId="77777777" w:rsidTr="00D10226">
        <w:tc>
          <w:tcPr>
            <w:tcW w:w="9104" w:type="dxa"/>
            <w:shd w:val="clear" w:color="auto" w:fill="D9D9D9"/>
          </w:tcPr>
          <w:p w14:paraId="3298F748" w14:textId="77777777" w:rsidR="009506CF" w:rsidRPr="00110593" w:rsidRDefault="009506CF" w:rsidP="00D10226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315351F5" w14:textId="573F088D" w:rsidR="009506CF" w:rsidRPr="00110593" w:rsidRDefault="009506CF" w:rsidP="00D10226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9506CF">
              <w:t>(</w:t>
            </w:r>
            <w:proofErr w:type="spellStart"/>
            <w:r w:rsidRPr="009506CF">
              <w:t>t.j</w:t>
            </w:r>
            <w:proofErr w:type="spellEnd"/>
            <w:r w:rsidRPr="009506CF">
              <w:t>. Dz.U. z 202</w:t>
            </w:r>
            <w:r w:rsidR="007B5397">
              <w:t>4</w:t>
            </w:r>
            <w:r w:rsidRPr="009506CF">
              <w:t xml:space="preserve">r. poz. </w:t>
            </w:r>
            <w:r w:rsidR="007B5397">
              <w:t>1320</w:t>
            </w:r>
            <w:r w:rsidRPr="009506CF">
              <w:t>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14:paraId="647C04CF" w14:textId="77777777" w:rsidR="009506CF" w:rsidRPr="0043102D" w:rsidRDefault="009506CF" w:rsidP="00D10226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14:paraId="04D16D1E" w14:textId="77777777" w:rsidR="009506CF" w:rsidRPr="00110593" w:rsidRDefault="009506CF" w:rsidP="00D10226">
            <w:pPr>
              <w:jc w:val="center"/>
              <w:rPr>
                <w:sz w:val="21"/>
                <w:szCs w:val="21"/>
              </w:rPr>
            </w:pPr>
          </w:p>
        </w:tc>
      </w:tr>
    </w:tbl>
    <w:p w14:paraId="36AB13AD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5C1EB16F" w14:textId="77777777" w:rsidR="00EF7C26" w:rsidRPr="00EF7C26" w:rsidRDefault="005E622E" w:rsidP="00EF7C26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2089C425" w14:textId="151F4665" w:rsidR="0019431D" w:rsidRPr="003E0A99" w:rsidRDefault="0019431D" w:rsidP="0019431D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  <w:r w:rsidRPr="003E0A99">
        <w:rPr>
          <w:rFonts w:ascii="Times New Roman" w:hAnsi="Times New Roman"/>
          <w:b/>
          <w:bCs/>
          <w:i/>
        </w:rPr>
        <w:t>„</w:t>
      </w:r>
      <w:r w:rsidR="00661B2C" w:rsidRPr="00661B2C">
        <w:rPr>
          <w:rFonts w:ascii="Times New Roman" w:hAnsi="Times New Roman"/>
          <w:b/>
          <w:bCs/>
          <w:i/>
        </w:rPr>
        <w:t>Dostawa i wdrożenie oprogramowania wspierającego ci</w:t>
      </w:r>
      <w:r w:rsidR="00661B2C">
        <w:rPr>
          <w:rFonts w:ascii="Times New Roman" w:hAnsi="Times New Roman"/>
          <w:b/>
          <w:bCs/>
          <w:i/>
        </w:rPr>
        <w:t>ągłość działania OZK sp. z o.o.</w:t>
      </w:r>
      <w:r w:rsidRPr="003E0A99">
        <w:rPr>
          <w:rFonts w:ascii="Times New Roman" w:hAnsi="Times New Roman"/>
          <w:b/>
          <w:bCs/>
          <w:i/>
        </w:rPr>
        <w:t>”</w:t>
      </w:r>
      <w:r w:rsidR="003E0A99">
        <w:rPr>
          <w:rFonts w:ascii="Times New Roman" w:hAnsi="Times New Roman"/>
          <w:b/>
          <w:bCs/>
          <w:i/>
        </w:rPr>
        <w:t>.</w:t>
      </w:r>
    </w:p>
    <w:p w14:paraId="60368A98" w14:textId="77777777" w:rsidR="00EA4B65" w:rsidRPr="00EA4B65" w:rsidRDefault="00EA4B65" w:rsidP="00EA4B65">
      <w:pPr>
        <w:pStyle w:val="Tekstpodstawowywcity"/>
        <w:spacing w:line="276" w:lineRule="auto"/>
        <w:ind w:firstLine="0"/>
        <w:jc w:val="center"/>
        <w:rPr>
          <w:b/>
          <w:i/>
          <w:szCs w:val="24"/>
        </w:rPr>
      </w:pPr>
    </w:p>
    <w:p w14:paraId="276FCA2E" w14:textId="77777777"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14:paraId="06ABFBD7" w14:textId="77777777"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14:paraId="0EE91244" w14:textId="77777777"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14:paraId="1E6E8629" w14:textId="77777777"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14:paraId="111D8300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14:paraId="33995FA7" w14:textId="77777777" w:rsidTr="00C37CD2">
        <w:trPr>
          <w:trHeight w:val="321"/>
        </w:trPr>
        <w:tc>
          <w:tcPr>
            <w:tcW w:w="516" w:type="dxa"/>
          </w:tcPr>
          <w:p w14:paraId="34376201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4BB79362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5C9DFA54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14:paraId="0AAF0946" w14:textId="77777777" w:rsidTr="009A4CD3">
        <w:tc>
          <w:tcPr>
            <w:tcW w:w="516" w:type="dxa"/>
          </w:tcPr>
          <w:p w14:paraId="1DF75C2B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35979093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12921EAA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7DF0429A" w14:textId="77777777" w:rsidTr="009A4CD3">
        <w:tc>
          <w:tcPr>
            <w:tcW w:w="516" w:type="dxa"/>
          </w:tcPr>
          <w:p w14:paraId="780367AA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35ACEF8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466DD0C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05381100" w14:textId="77777777"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52F0D4A3" w14:textId="77777777"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14:paraId="7C1A4E6C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183F83F1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57B56E05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664A9BDE" w14:textId="77777777"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14:paraId="574A7C9F" w14:textId="77777777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5F9BCBF5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sectPr w:rsidR="00106AC7" w:rsidRPr="009A4A2C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DE4BF" w14:textId="77777777" w:rsidR="005C069A" w:rsidRDefault="005C069A">
      <w:r>
        <w:separator/>
      </w:r>
    </w:p>
  </w:endnote>
  <w:endnote w:type="continuationSeparator" w:id="0">
    <w:p w14:paraId="020D9399" w14:textId="77777777" w:rsidR="005C069A" w:rsidRDefault="005C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520F" w14:textId="77777777" w:rsidR="009A4CD3" w:rsidRDefault="009C5B2F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32D8C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BB4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EFF9FA8" w14:textId="424BEF87" w:rsidR="009A4CD3" w:rsidRDefault="008A1493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1CDD271" wp14:editId="6AEDDD33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59CA5C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F9CDC75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9C5B2F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9C5B2F">
      <w:rPr>
        <w:rStyle w:val="Numerstrony"/>
        <w:rFonts w:ascii="Arial" w:hAnsi="Arial"/>
        <w:sz w:val="18"/>
        <w:szCs w:val="18"/>
      </w:rPr>
      <w:fldChar w:fldCharType="separate"/>
    </w:r>
    <w:r w:rsidR="00661B2C">
      <w:rPr>
        <w:rStyle w:val="Numerstrony"/>
        <w:rFonts w:ascii="Arial" w:hAnsi="Arial"/>
        <w:noProof/>
        <w:sz w:val="18"/>
        <w:szCs w:val="18"/>
      </w:rPr>
      <w:t>1</w:t>
    </w:r>
    <w:r w:rsidR="009C5B2F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9C5B2F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9C5B2F">
      <w:rPr>
        <w:rStyle w:val="Numerstrony"/>
        <w:rFonts w:ascii="Arial" w:hAnsi="Arial"/>
        <w:sz w:val="18"/>
        <w:szCs w:val="18"/>
      </w:rPr>
      <w:fldChar w:fldCharType="separate"/>
    </w:r>
    <w:r w:rsidR="00661B2C">
      <w:rPr>
        <w:rStyle w:val="Numerstrony"/>
        <w:rFonts w:ascii="Arial" w:hAnsi="Arial"/>
        <w:noProof/>
        <w:sz w:val="18"/>
        <w:szCs w:val="18"/>
      </w:rPr>
      <w:t>1</w:t>
    </w:r>
    <w:r w:rsidR="009C5B2F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7A44" w14:textId="77777777" w:rsidR="009506CF" w:rsidRDefault="009506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4D547" w14:textId="77777777" w:rsidR="005C069A" w:rsidRDefault="005C069A">
      <w:r>
        <w:separator/>
      </w:r>
    </w:p>
  </w:footnote>
  <w:footnote w:type="continuationSeparator" w:id="0">
    <w:p w14:paraId="54889316" w14:textId="77777777" w:rsidR="005C069A" w:rsidRDefault="005C069A">
      <w:r>
        <w:continuationSeparator/>
      </w:r>
    </w:p>
  </w:footnote>
  <w:footnote w:id="1">
    <w:p w14:paraId="300F332F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8B3F" w14:textId="77777777" w:rsidR="009506CF" w:rsidRDefault="009506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D125" w14:textId="77777777" w:rsidR="009506CF" w:rsidRDefault="009506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44DA" w14:textId="77777777" w:rsidR="009506CF" w:rsidRDefault="009506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2175289">
    <w:abstractNumId w:val="13"/>
  </w:num>
  <w:num w:numId="2" w16cid:durableId="1943611999">
    <w:abstractNumId w:val="0"/>
  </w:num>
  <w:num w:numId="3" w16cid:durableId="1907252669">
    <w:abstractNumId w:val="11"/>
  </w:num>
  <w:num w:numId="4" w16cid:durableId="619650406">
    <w:abstractNumId w:val="8"/>
  </w:num>
  <w:num w:numId="5" w16cid:durableId="449321761">
    <w:abstractNumId w:val="7"/>
  </w:num>
  <w:num w:numId="6" w16cid:durableId="355543562">
    <w:abstractNumId w:val="1"/>
  </w:num>
  <w:num w:numId="7" w16cid:durableId="558397959">
    <w:abstractNumId w:val="6"/>
  </w:num>
  <w:num w:numId="8" w16cid:durableId="750809601">
    <w:abstractNumId w:val="3"/>
  </w:num>
  <w:num w:numId="9" w16cid:durableId="1567717566">
    <w:abstractNumId w:val="2"/>
  </w:num>
  <w:num w:numId="10" w16cid:durableId="1569806745">
    <w:abstractNumId w:val="5"/>
  </w:num>
  <w:num w:numId="11" w16cid:durableId="2135128937">
    <w:abstractNumId w:val="10"/>
  </w:num>
  <w:num w:numId="12" w16cid:durableId="1222640667">
    <w:abstractNumId w:val="4"/>
  </w:num>
  <w:num w:numId="13" w16cid:durableId="1624455998">
    <w:abstractNumId w:val="9"/>
  </w:num>
  <w:num w:numId="14" w16cid:durableId="1924215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F57"/>
    <w:rsid w:val="0000184A"/>
    <w:rsid w:val="00012997"/>
    <w:rsid w:val="000621A2"/>
    <w:rsid w:val="000719DC"/>
    <w:rsid w:val="00075CEC"/>
    <w:rsid w:val="000B4C49"/>
    <w:rsid w:val="000E0467"/>
    <w:rsid w:val="000E2637"/>
    <w:rsid w:val="000F5F63"/>
    <w:rsid w:val="00106AC7"/>
    <w:rsid w:val="00111985"/>
    <w:rsid w:val="00147532"/>
    <w:rsid w:val="001614BA"/>
    <w:rsid w:val="00183EA8"/>
    <w:rsid w:val="00190512"/>
    <w:rsid w:val="0019431D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E0A99"/>
    <w:rsid w:val="003E5D20"/>
    <w:rsid w:val="003F6927"/>
    <w:rsid w:val="00415097"/>
    <w:rsid w:val="00422381"/>
    <w:rsid w:val="0043102D"/>
    <w:rsid w:val="0045633C"/>
    <w:rsid w:val="00460820"/>
    <w:rsid w:val="004704CB"/>
    <w:rsid w:val="00476924"/>
    <w:rsid w:val="004C55DE"/>
    <w:rsid w:val="004D0D1C"/>
    <w:rsid w:val="004D5C77"/>
    <w:rsid w:val="00533E9F"/>
    <w:rsid w:val="005352BA"/>
    <w:rsid w:val="0056132E"/>
    <w:rsid w:val="00583ED5"/>
    <w:rsid w:val="005A5013"/>
    <w:rsid w:val="005C0282"/>
    <w:rsid w:val="005C069A"/>
    <w:rsid w:val="005C3627"/>
    <w:rsid w:val="005E622E"/>
    <w:rsid w:val="005F00B6"/>
    <w:rsid w:val="0061379D"/>
    <w:rsid w:val="00641063"/>
    <w:rsid w:val="006573E7"/>
    <w:rsid w:val="00661B2C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86832"/>
    <w:rsid w:val="007951AD"/>
    <w:rsid w:val="007B5397"/>
    <w:rsid w:val="007D36CE"/>
    <w:rsid w:val="008032C1"/>
    <w:rsid w:val="00806648"/>
    <w:rsid w:val="00841FAF"/>
    <w:rsid w:val="008446EE"/>
    <w:rsid w:val="008460DE"/>
    <w:rsid w:val="00882E9F"/>
    <w:rsid w:val="008843C0"/>
    <w:rsid w:val="008A0D67"/>
    <w:rsid w:val="008A1493"/>
    <w:rsid w:val="008A748F"/>
    <w:rsid w:val="008B3C7B"/>
    <w:rsid w:val="008C0FB8"/>
    <w:rsid w:val="008C2CBF"/>
    <w:rsid w:val="008D4CAF"/>
    <w:rsid w:val="008E370F"/>
    <w:rsid w:val="0091348C"/>
    <w:rsid w:val="009506CF"/>
    <w:rsid w:val="00952336"/>
    <w:rsid w:val="00961BBC"/>
    <w:rsid w:val="00974A15"/>
    <w:rsid w:val="00996C31"/>
    <w:rsid w:val="009A21D7"/>
    <w:rsid w:val="009A4A2C"/>
    <w:rsid w:val="009A4CD3"/>
    <w:rsid w:val="009C1F57"/>
    <w:rsid w:val="009C5B2F"/>
    <w:rsid w:val="00A24942"/>
    <w:rsid w:val="00A311C9"/>
    <w:rsid w:val="00A46EFE"/>
    <w:rsid w:val="00A56756"/>
    <w:rsid w:val="00A807A7"/>
    <w:rsid w:val="00AA5A50"/>
    <w:rsid w:val="00AB6C06"/>
    <w:rsid w:val="00AB7377"/>
    <w:rsid w:val="00AD329C"/>
    <w:rsid w:val="00AE607A"/>
    <w:rsid w:val="00B04D14"/>
    <w:rsid w:val="00B149DF"/>
    <w:rsid w:val="00B26102"/>
    <w:rsid w:val="00B45ED4"/>
    <w:rsid w:val="00B54FB4"/>
    <w:rsid w:val="00B7771E"/>
    <w:rsid w:val="00B949BD"/>
    <w:rsid w:val="00BE6092"/>
    <w:rsid w:val="00C13625"/>
    <w:rsid w:val="00C33407"/>
    <w:rsid w:val="00C37CD2"/>
    <w:rsid w:val="00C527C7"/>
    <w:rsid w:val="00C606B9"/>
    <w:rsid w:val="00C67016"/>
    <w:rsid w:val="00CB6204"/>
    <w:rsid w:val="00CC527A"/>
    <w:rsid w:val="00CE5A75"/>
    <w:rsid w:val="00D35C0D"/>
    <w:rsid w:val="00D74F94"/>
    <w:rsid w:val="00DD482A"/>
    <w:rsid w:val="00DE0396"/>
    <w:rsid w:val="00DE0405"/>
    <w:rsid w:val="00DE252B"/>
    <w:rsid w:val="00E327E1"/>
    <w:rsid w:val="00E37A20"/>
    <w:rsid w:val="00E625D4"/>
    <w:rsid w:val="00EA4B65"/>
    <w:rsid w:val="00EB5766"/>
    <w:rsid w:val="00EC667E"/>
    <w:rsid w:val="00EF7C26"/>
    <w:rsid w:val="00F46593"/>
    <w:rsid w:val="00F568D6"/>
    <w:rsid w:val="00F60002"/>
    <w:rsid w:val="00F70072"/>
    <w:rsid w:val="00F7078D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C172"/>
  <w15:docId w15:val="{B87A2EA5-9FDC-4EDF-AF1F-D5B0E13D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1943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19431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8C1C6-B632-4D43-9DAB-0F7DAE23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208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Janiak</dc:creator>
  <cp:lastModifiedBy>ppp</cp:lastModifiedBy>
  <cp:revision>4</cp:revision>
  <cp:lastPrinted>2010-01-07T09:39:00Z</cp:lastPrinted>
  <dcterms:created xsi:type="dcterms:W3CDTF">2024-08-16T17:08:00Z</dcterms:created>
  <dcterms:modified xsi:type="dcterms:W3CDTF">2025-04-16T17:25:00Z</dcterms:modified>
</cp:coreProperties>
</file>